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E8A" w:rsidRDefault="00104E8A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104E8A" w:rsidRPr="004C163C" w:rsidRDefault="00104E8A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104E8A" w:rsidRPr="004B444B" w:rsidRDefault="00104E8A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104E8A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104E8A" w:rsidRPr="004B444B" w:rsidRDefault="00104E8A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104E8A" w:rsidRDefault="00104E8A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104E8A" w:rsidRPr="005A7C3F" w:rsidRDefault="00104E8A" w:rsidP="00CE1987">
      <w:pPr>
        <w:suppressAutoHyphens w:val="0"/>
        <w:autoSpaceDN w:val="0"/>
        <w:adjustRightInd w:val="0"/>
        <w:jc w:val="center"/>
        <w:rPr>
          <w:b/>
          <w:u w:val="single"/>
          <w:lang w:eastAsia="pl-PL"/>
        </w:rPr>
      </w:pPr>
      <w:r w:rsidRPr="005A7C3F">
        <w:rPr>
          <w:b/>
          <w:u w:val="single"/>
          <w:lang w:eastAsia="pl-PL"/>
        </w:rPr>
        <w:t>Dla części 1, części 2, części 3, części 4, części 5, części 6</w:t>
      </w:r>
      <w:r>
        <w:rPr>
          <w:b/>
          <w:u w:val="single"/>
          <w:lang w:eastAsia="pl-PL"/>
        </w:rPr>
        <w:t xml:space="preserve"> </w:t>
      </w:r>
      <w:r w:rsidRPr="005A7C3F">
        <w:rPr>
          <w:b/>
          <w:u w:val="single"/>
          <w:lang w:eastAsia="pl-PL"/>
        </w:rPr>
        <w:t>zamówienia*</w:t>
      </w:r>
    </w:p>
    <w:p w:rsidR="00104E8A" w:rsidRPr="005A7C3F" w:rsidRDefault="00104E8A" w:rsidP="00CE1987">
      <w:pPr>
        <w:suppressAutoHyphens w:val="0"/>
        <w:autoSpaceDN w:val="0"/>
        <w:adjustRightInd w:val="0"/>
        <w:jc w:val="center"/>
        <w:rPr>
          <w:b/>
          <w:bCs/>
          <w:sz w:val="20"/>
          <w:szCs w:val="20"/>
          <w:lang w:eastAsia="pl-PL"/>
        </w:rPr>
      </w:pPr>
      <w:r w:rsidRPr="005A7C3F">
        <w:rPr>
          <w:rFonts w:eastAsia="CIDFont+F1"/>
          <w:sz w:val="20"/>
          <w:szCs w:val="20"/>
          <w:lang w:eastAsia="pl-PL"/>
        </w:rPr>
        <w:t>*niepotrzebne skreślić</w:t>
      </w:r>
    </w:p>
    <w:p w:rsidR="00104E8A" w:rsidRDefault="00104E8A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104E8A" w:rsidRPr="00E61551" w:rsidRDefault="00104E8A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104E8A" w:rsidRPr="00AE0107" w:rsidRDefault="00104E8A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Budowa sieci wodociągowych i sieci kanalizacji sanitarnych na terenie Gminy Święciechowa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104E8A" w:rsidRPr="00275863" w:rsidRDefault="00104E8A" w:rsidP="008C4458">
      <w:pPr>
        <w:suppressAutoHyphens w:val="0"/>
        <w:autoSpaceDN w:val="0"/>
        <w:adjustRightInd w:val="0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104E8A" w:rsidRPr="00237778" w:rsidRDefault="00104E8A" w:rsidP="008C4458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104E8A" w:rsidRPr="00237778" w:rsidRDefault="00104E8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104E8A" w:rsidRDefault="00104E8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104E8A" w:rsidRPr="00237778" w:rsidRDefault="00104E8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104E8A" w:rsidRDefault="00104E8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104E8A" w:rsidRDefault="00104E8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104E8A" w:rsidRPr="00237778" w:rsidRDefault="00104E8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104E8A" w:rsidRPr="00237778" w:rsidRDefault="00104E8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04E8A" w:rsidRDefault="00104E8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104E8A" w:rsidRDefault="00104E8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104E8A" w:rsidRPr="00237778" w:rsidRDefault="00104E8A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104E8A" w:rsidRDefault="00104E8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104E8A" w:rsidRDefault="00104E8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104E8A" w:rsidRDefault="00104E8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104E8A" w:rsidRDefault="00104E8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104E8A" w:rsidRDefault="00104E8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104E8A" w:rsidRDefault="00104E8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104E8A" w:rsidRDefault="00104E8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104E8A" w:rsidRPr="004C163C" w:rsidRDefault="00104E8A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104E8A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4E8A" w:rsidRDefault="00104E8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104E8A" w:rsidRDefault="00104E8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4E8A" w:rsidRDefault="00104E8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104E8A" w:rsidRDefault="00104E8A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E8A" w:rsidRDefault="00104E8A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P.271.12.2025</w:t>
    </w:r>
  </w:p>
  <w:p w:rsidR="00104E8A" w:rsidRPr="00237778" w:rsidRDefault="00104E8A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A1C10"/>
    <w:rsid w:val="000A790A"/>
    <w:rsid w:val="000B4B39"/>
    <w:rsid w:val="000D2E7B"/>
    <w:rsid w:val="000F4CF8"/>
    <w:rsid w:val="00104E8A"/>
    <w:rsid w:val="001110F3"/>
    <w:rsid w:val="001121CC"/>
    <w:rsid w:val="001644C0"/>
    <w:rsid w:val="00175208"/>
    <w:rsid w:val="00183854"/>
    <w:rsid w:val="0019207B"/>
    <w:rsid w:val="001945E7"/>
    <w:rsid w:val="001B01D4"/>
    <w:rsid w:val="001C0C77"/>
    <w:rsid w:val="00236D9D"/>
    <w:rsid w:val="00237778"/>
    <w:rsid w:val="00267068"/>
    <w:rsid w:val="00275863"/>
    <w:rsid w:val="00277B39"/>
    <w:rsid w:val="002B1296"/>
    <w:rsid w:val="002C4333"/>
    <w:rsid w:val="002E4FFE"/>
    <w:rsid w:val="002E580B"/>
    <w:rsid w:val="00311428"/>
    <w:rsid w:val="003235FF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75A2"/>
    <w:rsid w:val="00450389"/>
    <w:rsid w:val="004634D9"/>
    <w:rsid w:val="00466707"/>
    <w:rsid w:val="00467C53"/>
    <w:rsid w:val="0047136F"/>
    <w:rsid w:val="004907FB"/>
    <w:rsid w:val="004925E9"/>
    <w:rsid w:val="004B444B"/>
    <w:rsid w:val="004C163C"/>
    <w:rsid w:val="004D4154"/>
    <w:rsid w:val="004D643A"/>
    <w:rsid w:val="004E32E9"/>
    <w:rsid w:val="00535D2F"/>
    <w:rsid w:val="00536957"/>
    <w:rsid w:val="005462DA"/>
    <w:rsid w:val="00551E36"/>
    <w:rsid w:val="00552137"/>
    <w:rsid w:val="005670FC"/>
    <w:rsid w:val="005842C5"/>
    <w:rsid w:val="00594C52"/>
    <w:rsid w:val="005A7C3F"/>
    <w:rsid w:val="005B26CE"/>
    <w:rsid w:val="005B3600"/>
    <w:rsid w:val="005D1B38"/>
    <w:rsid w:val="005D4BE9"/>
    <w:rsid w:val="005D6DC5"/>
    <w:rsid w:val="005F015E"/>
    <w:rsid w:val="005F2313"/>
    <w:rsid w:val="00607622"/>
    <w:rsid w:val="00616D96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A5647"/>
    <w:rsid w:val="008B6645"/>
    <w:rsid w:val="008C3FC8"/>
    <w:rsid w:val="008C4458"/>
    <w:rsid w:val="008D42BC"/>
    <w:rsid w:val="0090043C"/>
    <w:rsid w:val="009156EB"/>
    <w:rsid w:val="00927198"/>
    <w:rsid w:val="009425E6"/>
    <w:rsid w:val="00947F9D"/>
    <w:rsid w:val="00955B77"/>
    <w:rsid w:val="0096364C"/>
    <w:rsid w:val="00983108"/>
    <w:rsid w:val="009926BF"/>
    <w:rsid w:val="009928FB"/>
    <w:rsid w:val="009E0838"/>
    <w:rsid w:val="009E4C47"/>
    <w:rsid w:val="009E5872"/>
    <w:rsid w:val="009F66C3"/>
    <w:rsid w:val="00A010B8"/>
    <w:rsid w:val="00A24FD0"/>
    <w:rsid w:val="00A35F2E"/>
    <w:rsid w:val="00A54E43"/>
    <w:rsid w:val="00A64DA9"/>
    <w:rsid w:val="00A72A30"/>
    <w:rsid w:val="00A74898"/>
    <w:rsid w:val="00A75564"/>
    <w:rsid w:val="00A771CF"/>
    <w:rsid w:val="00A84687"/>
    <w:rsid w:val="00A853F8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8265B"/>
    <w:rsid w:val="00CC72C6"/>
    <w:rsid w:val="00CE1987"/>
    <w:rsid w:val="00CE2A93"/>
    <w:rsid w:val="00D01B6F"/>
    <w:rsid w:val="00D03876"/>
    <w:rsid w:val="00D07606"/>
    <w:rsid w:val="00D3527B"/>
    <w:rsid w:val="00D36044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7633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1</Pages>
  <Words>228</Words>
  <Characters>1370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42</cp:revision>
  <dcterms:created xsi:type="dcterms:W3CDTF">2021-04-20T12:41:00Z</dcterms:created>
  <dcterms:modified xsi:type="dcterms:W3CDTF">2025-08-27T08:36:00Z</dcterms:modified>
</cp:coreProperties>
</file>